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FE900" w14:textId="1E2D4085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CROSBY</w:t>
      </w:r>
      <w:r w:rsidR="00F56CD7">
        <w:rPr>
          <w:rFonts w:ascii="Times New Roman" w:hAnsi="Times New Roman" w:cs="Times New Roman"/>
          <w:sz w:val="24"/>
          <w:szCs w:val="24"/>
          <w:u w:val="single"/>
        </w:rPr>
        <w:t xml:space="preserve"> (CROSSEBY)</w:t>
      </w:r>
      <w:r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14:paraId="41226F6D" w14:textId="30DD03ED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Armourer.</w:t>
      </w:r>
    </w:p>
    <w:p w14:paraId="29EC6E7F" w14:textId="6E57B7FB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9FAB7" w14:textId="695412EC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17256" w14:textId="77777777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de Bekwyth of York(q.v.) brought a plaint of debt against him, </w:t>
      </w:r>
    </w:p>
    <w:p w14:paraId="066C02E5" w14:textId="77777777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Carlele of York, marshal(q.v.), John Shipton of York, marshal(q.v.),</w:t>
      </w:r>
    </w:p>
    <w:p w14:paraId="78B7C0C3" w14:textId="16D28DA5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Richard Staunforth</w:t>
      </w:r>
      <w:r w:rsidR="00075963">
        <w:rPr>
          <w:rFonts w:ascii="Times New Roman" w:hAnsi="Times New Roman" w:cs="Times New Roman"/>
          <w:sz w:val="24"/>
          <w:szCs w:val="24"/>
        </w:rPr>
        <w:t xml:space="preserve"> of York, shearer</w:t>
      </w:r>
      <w:r>
        <w:rPr>
          <w:rFonts w:ascii="Times New Roman" w:hAnsi="Times New Roman" w:cs="Times New Roman"/>
          <w:sz w:val="24"/>
          <w:szCs w:val="24"/>
        </w:rPr>
        <w:t>(q.v.), and John Tilly of Wetherby(q.v.).</w:t>
      </w:r>
    </w:p>
    <w:p w14:paraId="3C6AF42C" w14:textId="727B2A77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30B7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BC7C14" w14:textId="77777777" w:rsidR="008C05EB" w:rsidRDefault="008C05EB" w:rsidP="008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Ellen Stillyngflete(q.v.) brought a plaint of debt against him.</w:t>
      </w:r>
    </w:p>
    <w:p w14:paraId="7A18FD5B" w14:textId="4910F7BF" w:rsidR="008C05EB" w:rsidRDefault="008C05EB" w:rsidP="008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D4E639" w14:textId="77777777" w:rsidR="00F56CD7" w:rsidRDefault="00F56CD7" w:rsidP="00F56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Robert FitzHugh, Master of St.Leonard’s Hospital, York(q.v.), brought a</w:t>
      </w:r>
    </w:p>
    <w:p w14:paraId="589107F9" w14:textId="77777777" w:rsidR="00F56CD7" w:rsidRDefault="00F56CD7" w:rsidP="00F56CD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plaint of debt against him, John de Burgh of York, shearman(q.v.), William Couper of York, cooper(q.v.), Lawrence Sadeler of York, saddler(q.v.), and Mary Broun of York, widow(q.v.).</w:t>
      </w:r>
    </w:p>
    <w:p w14:paraId="4EEBD18B" w14:textId="77777777" w:rsidR="00F56CD7" w:rsidRDefault="00F56CD7" w:rsidP="00F56C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AFD3487" w14:textId="77777777" w:rsidR="00F56CD7" w:rsidRDefault="00F56CD7" w:rsidP="008C0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61539" w14:textId="77777777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122790" w14:textId="3DB3A9F7" w:rsid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8507C" w14:textId="308C305D" w:rsidR="008C05EB" w:rsidRDefault="008C05EB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May2022</w:t>
      </w:r>
    </w:p>
    <w:p w14:paraId="0D282C24" w14:textId="1540BBC0" w:rsidR="00F56CD7" w:rsidRDefault="00F56CD7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500AB24B" w14:textId="61957A79" w:rsidR="00075963" w:rsidRPr="00075963" w:rsidRDefault="00075963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66DCC5" w14:textId="0484BED8" w:rsidR="00170DA9" w:rsidRP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093056" w14:textId="13C8E5D2" w:rsidR="00170DA9" w:rsidRPr="00170DA9" w:rsidRDefault="00170DA9" w:rsidP="00170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89D1D3" w14:textId="073E1758" w:rsidR="008621FF" w:rsidRPr="008621FF" w:rsidRDefault="008621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621FF" w:rsidRPr="008621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798F9" w14:textId="77777777" w:rsidR="00A7315F" w:rsidRDefault="00A7315F" w:rsidP="009139A6">
      <w:r>
        <w:separator/>
      </w:r>
    </w:p>
  </w:endnote>
  <w:endnote w:type="continuationSeparator" w:id="0">
    <w:p w14:paraId="325169AA" w14:textId="77777777" w:rsidR="00A7315F" w:rsidRDefault="00A731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E5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C82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AA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306C" w14:textId="77777777" w:rsidR="00A7315F" w:rsidRDefault="00A7315F" w:rsidP="009139A6">
      <w:r>
        <w:separator/>
      </w:r>
    </w:p>
  </w:footnote>
  <w:footnote w:type="continuationSeparator" w:id="0">
    <w:p w14:paraId="06A3B030" w14:textId="77777777" w:rsidR="00A7315F" w:rsidRDefault="00A731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9D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74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1F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5F"/>
    <w:rsid w:val="000666E0"/>
    <w:rsid w:val="00075963"/>
    <w:rsid w:val="00170DA9"/>
    <w:rsid w:val="002510B7"/>
    <w:rsid w:val="005C130B"/>
    <w:rsid w:val="00826F5C"/>
    <w:rsid w:val="008621FF"/>
    <w:rsid w:val="008C05EB"/>
    <w:rsid w:val="009139A6"/>
    <w:rsid w:val="009448BB"/>
    <w:rsid w:val="00A3176C"/>
    <w:rsid w:val="00A7315F"/>
    <w:rsid w:val="00AE65F8"/>
    <w:rsid w:val="00BA00AB"/>
    <w:rsid w:val="00CB4ED9"/>
    <w:rsid w:val="00EB3209"/>
    <w:rsid w:val="00F5287F"/>
    <w:rsid w:val="00F5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AC1CD"/>
  <w15:chartTrackingRefBased/>
  <w15:docId w15:val="{5EB84AD1-D2EB-4924-93BA-CD10609E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31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31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621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18:_K-Z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2022-05-11T15:57:00Z</dcterms:created>
  <dcterms:modified xsi:type="dcterms:W3CDTF">2022-05-13T09:30:00Z</dcterms:modified>
</cp:coreProperties>
</file>